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EB9" w:rsidRDefault="00EA1EB9" w:rsidP="006B4603">
      <w:pPr>
        <w:ind w:left="3600" w:firstLine="720"/>
        <w:rPr>
          <w:b/>
          <w:szCs w:val="28"/>
        </w:rPr>
      </w:pPr>
      <w:r w:rsidRPr="0047071B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EA1EB9" w:rsidRPr="003B693E" w:rsidRDefault="00EA1EB9" w:rsidP="006B4603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EA1EB9" w:rsidRPr="003B693E" w:rsidRDefault="00EA1EB9" w:rsidP="006B4603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EA1EB9" w:rsidRPr="003B693E" w:rsidRDefault="00EA1EB9" w:rsidP="006B46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EA1EB9" w:rsidRPr="003B693E" w:rsidRDefault="00EA1EB9" w:rsidP="006B4603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EA1EB9" w:rsidRPr="003B693E" w:rsidRDefault="00EA1EB9" w:rsidP="006B4603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EA1EB9" w:rsidRPr="003B693E" w:rsidRDefault="00EA1EB9" w:rsidP="006B4603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EA1EB9" w:rsidRDefault="00EA1EB9" w:rsidP="006B460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EA1EB9" w:rsidRPr="003B693E" w:rsidRDefault="00EA1EB9" w:rsidP="006B460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EA1EB9" w:rsidRPr="003B693E" w:rsidRDefault="00EA1EB9" w:rsidP="006B4603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EA1EB9" w:rsidRPr="003B693E" w:rsidRDefault="00EA1EB9" w:rsidP="006B4603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EA1EB9" w:rsidRPr="003B693E" w:rsidRDefault="00EA1EB9" w:rsidP="006B4603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184</w:t>
      </w:r>
    </w:p>
    <w:p w:rsidR="00EA1EB9" w:rsidRPr="003B693E" w:rsidRDefault="00EA1EB9" w:rsidP="006B4603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EA1EB9" w:rsidRPr="003B693E" w:rsidRDefault="00EA1EB9" w:rsidP="006B4603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EA1EB9" w:rsidRPr="003B693E" w:rsidRDefault="00EA1EB9" w:rsidP="006B4603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EA1EB9" w:rsidRPr="003B693E" w:rsidRDefault="00EA1EB9" w:rsidP="006B4603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буд.№3 вул. Бережанська</w:t>
      </w:r>
    </w:p>
    <w:p w:rsidR="00EA1EB9" w:rsidRPr="003B693E" w:rsidRDefault="00EA1EB9" w:rsidP="006B4603">
      <w:pPr>
        <w:widowControl w:val="0"/>
        <w:autoSpaceDE w:val="0"/>
        <w:jc w:val="both"/>
        <w:rPr>
          <w:rFonts w:ascii="Times New Roman" w:hAnsi="Times New Roman"/>
        </w:rPr>
      </w:pPr>
    </w:p>
    <w:p w:rsidR="00EA1EB9" w:rsidRPr="003B693E" w:rsidRDefault="00EA1EB9" w:rsidP="00F72EA9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EA1EB9" w:rsidRPr="003B693E" w:rsidRDefault="00EA1EB9" w:rsidP="006B4603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EA1EB9" w:rsidRPr="003B693E" w:rsidRDefault="00EA1EB9" w:rsidP="006B4603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</w:t>
      </w:r>
      <w:r w:rsidRPr="00F72EA9">
        <w:rPr>
          <w:rFonts w:ascii="Times New Roman" w:hAnsi="Times New Roman"/>
        </w:rPr>
        <w:t>659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№3 по вул.. Бережанська</w:t>
      </w:r>
    </w:p>
    <w:p w:rsidR="00EA1EB9" w:rsidRPr="003B693E" w:rsidRDefault="00EA1EB9" w:rsidP="006B4603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3"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№3, що по вул.. Бережанська.</w:t>
      </w:r>
    </w:p>
    <w:p w:rsidR="00EA1EB9" w:rsidRPr="003B693E" w:rsidRDefault="00EA1EB9" w:rsidP="006B4603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№3 по вул.. Бережанська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EA1EB9" w:rsidRPr="003B693E" w:rsidRDefault="00EA1EB9" w:rsidP="006B4603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EA1EB9" w:rsidRPr="003B693E" w:rsidRDefault="00EA1EB9" w:rsidP="006B4603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EA1EB9" w:rsidRDefault="00EA1EB9" w:rsidP="006B4603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EA1EB9" w:rsidRPr="003B693E" w:rsidRDefault="00EA1EB9" w:rsidP="006B4603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EA1EB9" w:rsidRDefault="00EA1EB9" w:rsidP="006B4603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EA1EB9" w:rsidRPr="00DC72A5" w:rsidRDefault="00EA1EB9" w:rsidP="00F72EA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EA1EB9" w:rsidRPr="00DC72A5" w:rsidRDefault="00EA1EB9" w:rsidP="00F72EA9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184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EA1EB9" w:rsidRPr="00DC72A5" w:rsidRDefault="00EA1EB9" w:rsidP="00F72E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A1EB9" w:rsidRPr="00DC72A5" w:rsidRDefault="00EA1EB9" w:rsidP="00F72E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A1EB9" w:rsidRPr="00DC72A5" w:rsidRDefault="00EA1EB9" w:rsidP="00F72E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EA1EB9" w:rsidRPr="00DC72A5" w:rsidRDefault="00EA1EB9" w:rsidP="00F72EA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Бережанська, 3 </w:t>
      </w:r>
    </w:p>
    <w:p w:rsidR="00EA1EB9" w:rsidRPr="00DC72A5" w:rsidRDefault="00EA1EB9" w:rsidP="00F72E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EA1EB9" w:rsidRPr="00DC72A5" w:rsidRDefault="00EA1EB9" w:rsidP="00F72E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EA1EB9" w:rsidRDefault="00EA1EB9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EA1EB9" w:rsidRPr="009947DB" w:rsidTr="002E5D63">
        <w:trPr>
          <w:trHeight w:val="527"/>
          <w:jc w:val="center"/>
        </w:trPr>
        <w:tc>
          <w:tcPr>
            <w:tcW w:w="901" w:type="dxa"/>
          </w:tcPr>
          <w:p w:rsidR="00EA1EB9" w:rsidRPr="009947DB" w:rsidRDefault="00EA1EB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7DB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EA1EB9" w:rsidRPr="009947DB" w:rsidRDefault="00EA1EB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7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EA1EB9" w:rsidRPr="009947DB" w:rsidRDefault="00EA1EB9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7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9947DB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9947DB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9947DB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EA1EB9" w:rsidRPr="009947DB" w:rsidTr="002E5D63">
        <w:trPr>
          <w:trHeight w:val="448"/>
          <w:jc w:val="center"/>
        </w:trPr>
        <w:tc>
          <w:tcPr>
            <w:tcW w:w="901" w:type="dxa"/>
          </w:tcPr>
          <w:p w:rsidR="00EA1EB9" w:rsidRPr="009947DB" w:rsidRDefault="00EA1EB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7DB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EA1EB9" w:rsidRPr="009947DB" w:rsidRDefault="00EA1EB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7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EA1EB9" w:rsidRPr="009947DB" w:rsidRDefault="00EA1EB9" w:rsidP="000E49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947DB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  <w:r w:rsidRPr="009947D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</w:tr>
      <w:tr w:rsidR="00EA1EB9" w:rsidRPr="009947DB" w:rsidTr="002E5D63">
        <w:trPr>
          <w:trHeight w:val="336"/>
          <w:jc w:val="center"/>
        </w:trPr>
        <w:tc>
          <w:tcPr>
            <w:tcW w:w="901" w:type="dxa"/>
          </w:tcPr>
          <w:p w:rsidR="00EA1EB9" w:rsidRPr="009947DB" w:rsidRDefault="00EA1EB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7DB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EA1EB9" w:rsidRPr="009947DB" w:rsidRDefault="00EA1EB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7DB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EA1EB9" w:rsidRPr="009947DB" w:rsidRDefault="00EA1EB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7DB">
              <w:rPr>
                <w:rFonts w:ascii="Times New Roman" w:hAnsi="Times New Roman"/>
                <w:color w:val="000000"/>
                <w:sz w:val="24"/>
                <w:szCs w:val="24"/>
              </w:rPr>
              <w:t>0,463</w:t>
            </w:r>
          </w:p>
        </w:tc>
      </w:tr>
      <w:tr w:rsidR="00EA1EB9" w:rsidRPr="009947DB" w:rsidTr="002E5D63">
        <w:trPr>
          <w:trHeight w:val="264"/>
          <w:jc w:val="center"/>
        </w:trPr>
        <w:tc>
          <w:tcPr>
            <w:tcW w:w="901" w:type="dxa"/>
          </w:tcPr>
          <w:p w:rsidR="00EA1EB9" w:rsidRPr="009947DB" w:rsidRDefault="00EA1EB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7DB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EA1EB9" w:rsidRPr="009947DB" w:rsidRDefault="00EA1EB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7DB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EA1EB9" w:rsidRPr="009947DB" w:rsidRDefault="00EA1EB9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1EB9" w:rsidRPr="009947DB" w:rsidTr="002E5D63">
        <w:trPr>
          <w:trHeight w:val="264"/>
          <w:jc w:val="center"/>
        </w:trPr>
        <w:tc>
          <w:tcPr>
            <w:tcW w:w="901" w:type="dxa"/>
          </w:tcPr>
          <w:p w:rsidR="00EA1EB9" w:rsidRPr="009947DB" w:rsidRDefault="00EA1EB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7DB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EA1EB9" w:rsidRPr="009947DB" w:rsidRDefault="00EA1EB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7DB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EA1EB9" w:rsidRPr="009947DB" w:rsidRDefault="00EA1EB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A1EB9" w:rsidRPr="009947DB" w:rsidTr="002E5D63">
        <w:trPr>
          <w:trHeight w:val="264"/>
          <w:jc w:val="center"/>
        </w:trPr>
        <w:tc>
          <w:tcPr>
            <w:tcW w:w="901" w:type="dxa"/>
          </w:tcPr>
          <w:p w:rsidR="00EA1EB9" w:rsidRPr="009947DB" w:rsidRDefault="00EA1EB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7DB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EA1EB9" w:rsidRPr="009947DB" w:rsidRDefault="00EA1EB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7DB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EA1EB9" w:rsidRPr="009947DB" w:rsidRDefault="00EA1EB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7DB">
              <w:rPr>
                <w:rFonts w:ascii="Times New Roman" w:hAnsi="Times New Roman"/>
                <w:color w:val="000000"/>
                <w:sz w:val="24"/>
                <w:szCs w:val="24"/>
              </w:rPr>
              <w:t>0,302</w:t>
            </w:r>
          </w:p>
        </w:tc>
      </w:tr>
      <w:tr w:rsidR="00EA1EB9" w:rsidRPr="009947DB" w:rsidTr="002E5D63">
        <w:trPr>
          <w:trHeight w:val="2760"/>
          <w:jc w:val="center"/>
        </w:trPr>
        <w:tc>
          <w:tcPr>
            <w:tcW w:w="901" w:type="dxa"/>
          </w:tcPr>
          <w:p w:rsidR="00EA1EB9" w:rsidRPr="009947DB" w:rsidRDefault="00EA1EB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7DB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EA1EB9" w:rsidRPr="009947DB" w:rsidRDefault="00EA1EB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EA1EB9" w:rsidRPr="009947DB" w:rsidRDefault="00EA1EB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7DB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EA1EB9" w:rsidRPr="009947DB" w:rsidRDefault="00EA1EB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7DB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EA1EB9" w:rsidRPr="009947DB" w:rsidRDefault="00EA1EB9" w:rsidP="000E49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947DB">
              <w:rPr>
                <w:rFonts w:ascii="Times New Roman" w:hAnsi="Times New Roman"/>
                <w:color w:val="000000"/>
                <w:sz w:val="24"/>
                <w:szCs w:val="24"/>
              </w:rPr>
              <w:t>1,19</w:t>
            </w:r>
            <w:r w:rsidRPr="009947D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EA1EB9" w:rsidRPr="009947DB" w:rsidTr="002E5D63">
        <w:trPr>
          <w:trHeight w:val="596"/>
          <w:jc w:val="center"/>
        </w:trPr>
        <w:tc>
          <w:tcPr>
            <w:tcW w:w="901" w:type="dxa"/>
          </w:tcPr>
          <w:p w:rsidR="00EA1EB9" w:rsidRPr="009947DB" w:rsidRDefault="00EA1EB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7DB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EA1EB9" w:rsidRPr="009947DB" w:rsidRDefault="00EA1EB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7DB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EA1EB9" w:rsidRPr="009947DB" w:rsidRDefault="00EA1EB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7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EA1EB9" w:rsidRPr="009947DB" w:rsidRDefault="00EA1EB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7DB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EA1EB9" w:rsidRPr="009947DB" w:rsidRDefault="00EA1EB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7DB">
              <w:rPr>
                <w:rFonts w:ascii="Times New Roman" w:hAnsi="Times New Roman"/>
                <w:color w:val="000000"/>
                <w:sz w:val="24"/>
                <w:szCs w:val="24"/>
              </w:rPr>
              <w:t>1,035</w:t>
            </w:r>
          </w:p>
          <w:p w:rsidR="00EA1EB9" w:rsidRPr="009947DB" w:rsidRDefault="00EA1EB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A1EB9" w:rsidRPr="009947DB" w:rsidRDefault="00EA1EB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7DB">
              <w:rPr>
                <w:rFonts w:ascii="Times New Roman" w:hAnsi="Times New Roman"/>
                <w:color w:val="000000"/>
                <w:sz w:val="24"/>
                <w:szCs w:val="24"/>
              </w:rPr>
              <w:t>0,504</w:t>
            </w:r>
          </w:p>
          <w:p w:rsidR="00EA1EB9" w:rsidRPr="009947DB" w:rsidRDefault="00EA1EB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7DB">
              <w:rPr>
                <w:rFonts w:ascii="Times New Roman" w:hAnsi="Times New Roman"/>
                <w:color w:val="000000"/>
                <w:sz w:val="24"/>
                <w:szCs w:val="24"/>
              </w:rPr>
              <w:t>0,531</w:t>
            </w:r>
          </w:p>
        </w:tc>
      </w:tr>
      <w:tr w:rsidR="00EA1EB9" w:rsidRPr="009947DB" w:rsidTr="002E5D63">
        <w:trPr>
          <w:trHeight w:val="264"/>
          <w:jc w:val="center"/>
        </w:trPr>
        <w:tc>
          <w:tcPr>
            <w:tcW w:w="901" w:type="dxa"/>
          </w:tcPr>
          <w:p w:rsidR="00EA1EB9" w:rsidRPr="009947DB" w:rsidRDefault="00EA1EB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7DB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EA1EB9" w:rsidRPr="009947DB" w:rsidRDefault="00EA1EB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7D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EA1EB9" w:rsidRPr="009947DB" w:rsidRDefault="00EA1EB9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7DB">
              <w:rPr>
                <w:rFonts w:ascii="Times New Roman" w:hAnsi="Times New Roman"/>
                <w:color w:val="000000"/>
                <w:sz w:val="24"/>
                <w:szCs w:val="24"/>
              </w:rPr>
              <w:t>0,002</w:t>
            </w:r>
          </w:p>
        </w:tc>
      </w:tr>
      <w:tr w:rsidR="00EA1EB9" w:rsidRPr="009947DB" w:rsidTr="002E5D63">
        <w:trPr>
          <w:trHeight w:val="264"/>
          <w:jc w:val="center"/>
        </w:trPr>
        <w:tc>
          <w:tcPr>
            <w:tcW w:w="901" w:type="dxa"/>
          </w:tcPr>
          <w:p w:rsidR="00EA1EB9" w:rsidRPr="009947DB" w:rsidRDefault="00EA1EB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7DB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EA1EB9" w:rsidRPr="009947DB" w:rsidRDefault="00EA1EB9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947DB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EA1EB9" w:rsidRPr="009947DB" w:rsidRDefault="00EA1EB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947DB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  <w:r w:rsidRPr="009947D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EA1EB9" w:rsidRPr="009947DB" w:rsidTr="002E5D63">
        <w:trPr>
          <w:trHeight w:val="264"/>
          <w:jc w:val="center"/>
        </w:trPr>
        <w:tc>
          <w:tcPr>
            <w:tcW w:w="901" w:type="dxa"/>
          </w:tcPr>
          <w:p w:rsidR="00EA1EB9" w:rsidRPr="009947DB" w:rsidRDefault="00EA1EB9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EA1EB9" w:rsidRPr="00CB5CC3" w:rsidRDefault="00EA1EB9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EA1EB9" w:rsidRPr="009947DB" w:rsidRDefault="00EA1EB9" w:rsidP="000E49C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9947DB">
              <w:rPr>
                <w:rFonts w:ascii="Times New Roman" w:hAnsi="Times New Roman"/>
                <w:color w:val="000000"/>
                <w:sz w:val="24"/>
                <w:szCs w:val="24"/>
              </w:rPr>
              <w:t>3,</w:t>
            </w:r>
            <w:r w:rsidRPr="009947D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376</w:t>
            </w:r>
          </w:p>
        </w:tc>
      </w:tr>
    </w:tbl>
    <w:p w:rsidR="00EA1EB9" w:rsidRDefault="00EA1EB9" w:rsidP="00CB5CC3">
      <w:pPr>
        <w:spacing w:after="0" w:line="240" w:lineRule="auto"/>
        <w:ind w:left="360"/>
        <w:jc w:val="both"/>
        <w:rPr>
          <w:color w:val="000000"/>
        </w:rPr>
      </w:pPr>
    </w:p>
    <w:p w:rsidR="00EA1EB9" w:rsidRDefault="00EA1EB9" w:rsidP="00CB5CC3">
      <w:pPr>
        <w:spacing w:after="0" w:line="240" w:lineRule="auto"/>
        <w:ind w:left="360"/>
        <w:jc w:val="both"/>
        <w:rPr>
          <w:color w:val="000000"/>
        </w:rPr>
      </w:pPr>
    </w:p>
    <w:p w:rsidR="00EA1EB9" w:rsidRPr="00DC72A5" w:rsidRDefault="00EA1EB9" w:rsidP="00F72EA9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EA1EB9" w:rsidRDefault="00EA1EB9" w:rsidP="00F72EA9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EA1EB9" w:rsidRDefault="00EA1EB9" w:rsidP="00F72EA9">
      <w:pPr>
        <w:spacing w:after="0" w:line="240" w:lineRule="auto"/>
        <w:ind w:left="360"/>
        <w:jc w:val="both"/>
        <w:rPr>
          <w:color w:val="000000"/>
        </w:rPr>
      </w:pPr>
    </w:p>
    <w:p w:rsidR="00EA1EB9" w:rsidRDefault="00EA1EB9" w:rsidP="00F72EA9">
      <w:pPr>
        <w:spacing w:after="0" w:line="240" w:lineRule="auto"/>
        <w:ind w:left="360"/>
        <w:jc w:val="both"/>
        <w:rPr>
          <w:color w:val="000000"/>
        </w:rPr>
      </w:pPr>
    </w:p>
    <w:p w:rsidR="00EA1EB9" w:rsidRPr="00703542" w:rsidRDefault="00EA1EB9" w:rsidP="00F72EA9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EA1EB9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A1EB9" w:rsidRPr="005459CC" w:rsidRDefault="00EA1EB9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A1EB9" w:rsidRPr="005459CC" w:rsidRDefault="00EA1EB9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EA1EB9" w:rsidRPr="005459CC" w:rsidRDefault="00EA1EB9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EA1EB9" w:rsidRPr="00AF1ABC" w:rsidRDefault="00EA1EB9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sectPr w:rsidR="00EA1EB9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EB9" w:rsidRDefault="00EA1EB9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EA1EB9" w:rsidRDefault="00EA1EB9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EB9" w:rsidRDefault="00EA1EB9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EA1EB9" w:rsidRDefault="00EA1EB9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0DBE6F2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E49CF"/>
    <w:rsid w:val="001C394A"/>
    <w:rsid w:val="0021109E"/>
    <w:rsid w:val="002E5D63"/>
    <w:rsid w:val="00342094"/>
    <w:rsid w:val="003A3059"/>
    <w:rsid w:val="003B693E"/>
    <w:rsid w:val="0047071B"/>
    <w:rsid w:val="004A41BE"/>
    <w:rsid w:val="005108D2"/>
    <w:rsid w:val="00533E7E"/>
    <w:rsid w:val="005459CC"/>
    <w:rsid w:val="005C00EB"/>
    <w:rsid w:val="005E2656"/>
    <w:rsid w:val="0067074D"/>
    <w:rsid w:val="006B342B"/>
    <w:rsid w:val="006B4603"/>
    <w:rsid w:val="006E0CC3"/>
    <w:rsid w:val="00703542"/>
    <w:rsid w:val="007C1A3B"/>
    <w:rsid w:val="00861363"/>
    <w:rsid w:val="00875085"/>
    <w:rsid w:val="008E0026"/>
    <w:rsid w:val="00937446"/>
    <w:rsid w:val="009947DB"/>
    <w:rsid w:val="00997DE2"/>
    <w:rsid w:val="00A24755"/>
    <w:rsid w:val="00A60517"/>
    <w:rsid w:val="00AB16B0"/>
    <w:rsid w:val="00AF1ABC"/>
    <w:rsid w:val="00B034AE"/>
    <w:rsid w:val="00BE7802"/>
    <w:rsid w:val="00C94A65"/>
    <w:rsid w:val="00CB5CC3"/>
    <w:rsid w:val="00CD116D"/>
    <w:rsid w:val="00DC72A5"/>
    <w:rsid w:val="00E650E0"/>
    <w:rsid w:val="00EA1EB9"/>
    <w:rsid w:val="00F37F99"/>
    <w:rsid w:val="00F625A9"/>
    <w:rsid w:val="00F72EA9"/>
    <w:rsid w:val="00F87BA9"/>
    <w:rsid w:val="00FA6F27"/>
    <w:rsid w:val="00FC7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4603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6B4603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6B46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B46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91</TotalTime>
  <Pages>2</Pages>
  <Words>655</Words>
  <Characters>3739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2017-03-28T07:50:00Z</cp:lastPrinted>
  <dcterms:created xsi:type="dcterms:W3CDTF">2017-03-22T10:43:00Z</dcterms:created>
  <dcterms:modified xsi:type="dcterms:W3CDTF">2017-04-04T05:38:00Z</dcterms:modified>
</cp:coreProperties>
</file>